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00B4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CHIRCH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77CAE103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Norwich. </w:t>
      </w:r>
      <w:proofErr w:type="spellStart"/>
      <w:r>
        <w:rPr>
          <w:rFonts w:cs="Times New Roman"/>
          <w:szCs w:val="24"/>
        </w:rPr>
        <w:t>Spicemaker</w:t>
      </w:r>
      <w:proofErr w:type="spellEnd"/>
      <w:r>
        <w:rPr>
          <w:rFonts w:cs="Times New Roman"/>
          <w:szCs w:val="24"/>
        </w:rPr>
        <w:t>.</w:t>
      </w:r>
    </w:p>
    <w:p w14:paraId="3D27384F" w14:textId="77777777" w:rsidR="00515E85" w:rsidRDefault="00515E85" w:rsidP="00515E85">
      <w:pPr>
        <w:pStyle w:val="NoSpacing"/>
        <w:rPr>
          <w:rFonts w:cs="Times New Roman"/>
          <w:szCs w:val="24"/>
        </w:rPr>
      </w:pPr>
    </w:p>
    <w:p w14:paraId="24A8113B" w14:textId="77777777" w:rsidR="00515E85" w:rsidRDefault="00515E85" w:rsidP="00515E85">
      <w:pPr>
        <w:pStyle w:val="NoSpacing"/>
        <w:rPr>
          <w:rFonts w:cs="Times New Roman"/>
          <w:szCs w:val="24"/>
        </w:rPr>
      </w:pPr>
    </w:p>
    <w:p w14:paraId="5EA9D8CD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Brewes</w:t>
      </w:r>
      <w:proofErr w:type="spellEnd"/>
      <w:r>
        <w:rPr>
          <w:rFonts w:cs="Times New Roman"/>
          <w:szCs w:val="24"/>
        </w:rPr>
        <w:t xml:space="preserve"> of London, fishmonger(q.v.), brought a plaint of</w:t>
      </w:r>
    </w:p>
    <w:p w14:paraId="34EF1E8B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embracery against him and 11 others.</w:t>
      </w:r>
    </w:p>
    <w:p w14:paraId="54738DD1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66B6A">
          <w:rPr>
            <w:rStyle w:val="Hyperlink"/>
            <w:rFonts w:cs="Times New Roman"/>
            <w:szCs w:val="24"/>
          </w:rPr>
          <w:t>https://waalt.uh.edu/index.php/IDXCP40no798</w:t>
        </w:r>
      </w:hyperlink>
      <w:r>
        <w:rPr>
          <w:rFonts w:cs="Times New Roman"/>
          <w:szCs w:val="24"/>
        </w:rPr>
        <w:t xml:space="preserve"> )</w:t>
      </w:r>
    </w:p>
    <w:p w14:paraId="7014642A" w14:textId="77777777" w:rsidR="00515E85" w:rsidRDefault="00515E85" w:rsidP="00515E85">
      <w:pPr>
        <w:pStyle w:val="NoSpacing"/>
        <w:rPr>
          <w:rFonts w:cs="Times New Roman"/>
          <w:szCs w:val="24"/>
        </w:rPr>
      </w:pPr>
    </w:p>
    <w:p w14:paraId="595385E9" w14:textId="77777777" w:rsidR="00515E85" w:rsidRDefault="00515E85" w:rsidP="00515E85">
      <w:pPr>
        <w:pStyle w:val="NoSpacing"/>
        <w:rPr>
          <w:rFonts w:cs="Times New Roman"/>
          <w:szCs w:val="24"/>
        </w:rPr>
      </w:pPr>
    </w:p>
    <w:p w14:paraId="74450FC9" w14:textId="77777777" w:rsidR="00515E85" w:rsidRDefault="00515E85" w:rsidP="00515E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2023</w:t>
      </w:r>
    </w:p>
    <w:p w14:paraId="6559CB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8DF8C" w14:textId="77777777" w:rsidR="00515E85" w:rsidRDefault="00515E85" w:rsidP="009139A6">
      <w:r>
        <w:separator/>
      </w:r>
    </w:p>
  </w:endnote>
  <w:endnote w:type="continuationSeparator" w:id="0">
    <w:p w14:paraId="0DD4B436" w14:textId="77777777" w:rsidR="00515E85" w:rsidRDefault="00515E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19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505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E61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73FD" w14:textId="77777777" w:rsidR="00515E85" w:rsidRDefault="00515E85" w:rsidP="009139A6">
      <w:r>
        <w:separator/>
      </w:r>
    </w:p>
  </w:footnote>
  <w:footnote w:type="continuationSeparator" w:id="0">
    <w:p w14:paraId="3AADF05F" w14:textId="77777777" w:rsidR="00515E85" w:rsidRDefault="00515E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90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F2B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D8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85"/>
    <w:rsid w:val="000666E0"/>
    <w:rsid w:val="002510B7"/>
    <w:rsid w:val="00515E8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F4AFF"/>
  <w15:chartTrackingRefBased/>
  <w15:docId w15:val="{0C5F2A5B-9356-45CB-BEB7-95840806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5E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2023-04-20T06:30:00Z</dcterms:created>
  <dcterms:modified xsi:type="dcterms:W3CDTF">2023-04-20T06:31:00Z</dcterms:modified>
</cp:coreProperties>
</file>